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F6E6F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de KYGHLEY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123C941C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390AAC59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9829252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343246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Jan.1408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5A798324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p.392)</w:t>
      </w:r>
    </w:p>
    <w:p w14:paraId="02A8E282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065451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DD7F05" w14:textId="77777777" w:rsidR="00220FB7" w:rsidRDefault="00220FB7" w:rsidP="00220F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March 2023</w:t>
      </w:r>
    </w:p>
    <w:p w14:paraId="50DF95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3AE6B" w14:textId="77777777" w:rsidR="00220FB7" w:rsidRDefault="00220FB7" w:rsidP="009139A6">
      <w:r>
        <w:separator/>
      </w:r>
    </w:p>
  </w:endnote>
  <w:endnote w:type="continuationSeparator" w:id="0">
    <w:p w14:paraId="2ABC98C9" w14:textId="77777777" w:rsidR="00220FB7" w:rsidRDefault="00220F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3D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742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1DB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AF4A" w14:textId="77777777" w:rsidR="00220FB7" w:rsidRDefault="00220FB7" w:rsidP="009139A6">
      <w:r>
        <w:separator/>
      </w:r>
    </w:p>
  </w:footnote>
  <w:footnote w:type="continuationSeparator" w:id="0">
    <w:p w14:paraId="411179E1" w14:textId="77777777" w:rsidR="00220FB7" w:rsidRDefault="00220F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96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A4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96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B7"/>
    <w:rsid w:val="000666E0"/>
    <w:rsid w:val="00220FB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1F74"/>
  <w15:chartTrackingRefBased/>
  <w15:docId w15:val="{007239B6-46A4-4083-A40A-7BBD5587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2023-03-26T18:31:00Z</dcterms:created>
  <dcterms:modified xsi:type="dcterms:W3CDTF">2023-03-26T18:32:00Z</dcterms:modified>
</cp:coreProperties>
</file>